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645CF" w14:textId="77777777" w:rsidR="00A93CD1" w:rsidRDefault="00A93CD1" w:rsidP="00A93C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CHIRCHE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6741132D" w14:textId="77777777" w:rsidR="00A93CD1" w:rsidRDefault="00A93CD1" w:rsidP="00A93C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Sandwich, Kent. Merchant.</w:t>
      </w:r>
    </w:p>
    <w:p w14:paraId="4689A4A7" w14:textId="77777777" w:rsidR="00A93CD1" w:rsidRDefault="00A93CD1" w:rsidP="00A93C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97E6573" w14:textId="77777777" w:rsidR="00A93CD1" w:rsidRDefault="00A93CD1" w:rsidP="00A93C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106AAE4" w14:textId="77777777" w:rsidR="00A93CD1" w:rsidRDefault="00A93CD1" w:rsidP="00A93C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1422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cutler(q.v.), brought a plaint of debt against him </w:t>
      </w:r>
    </w:p>
    <w:p w14:paraId="27D6DCEC" w14:textId="77777777" w:rsidR="00A93CD1" w:rsidRDefault="00A93CD1" w:rsidP="00A93C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John Pratte of Sandwich(q.v.).</w:t>
      </w:r>
    </w:p>
    <w:p w14:paraId="78E61961" w14:textId="77777777" w:rsidR="00A93CD1" w:rsidRDefault="00A93CD1" w:rsidP="00A93C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E68A1AA" w14:textId="77777777" w:rsidR="00A93CD1" w:rsidRDefault="00A93CD1" w:rsidP="00A93C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F0EC14F" w14:textId="77777777" w:rsidR="00A93CD1" w:rsidRDefault="00A93CD1" w:rsidP="00A93C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41AE9A2" w14:textId="77777777" w:rsidR="00A93CD1" w:rsidRDefault="00A93CD1" w:rsidP="00A93C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July 2022</w:t>
      </w:r>
    </w:p>
    <w:p w14:paraId="67C8571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402F1" w14:textId="77777777" w:rsidR="00A93CD1" w:rsidRDefault="00A93CD1" w:rsidP="009139A6">
      <w:r>
        <w:separator/>
      </w:r>
    </w:p>
  </w:endnote>
  <w:endnote w:type="continuationSeparator" w:id="0">
    <w:p w14:paraId="6100D69A" w14:textId="77777777" w:rsidR="00A93CD1" w:rsidRDefault="00A93C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F2E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007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73D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18771" w14:textId="77777777" w:rsidR="00A93CD1" w:rsidRDefault="00A93CD1" w:rsidP="009139A6">
      <w:r>
        <w:separator/>
      </w:r>
    </w:p>
  </w:footnote>
  <w:footnote w:type="continuationSeparator" w:id="0">
    <w:p w14:paraId="2D8C5CDE" w14:textId="77777777" w:rsidR="00A93CD1" w:rsidRDefault="00A93C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A79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41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249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CD1"/>
    <w:rsid w:val="000666E0"/>
    <w:rsid w:val="002510B7"/>
    <w:rsid w:val="005C130B"/>
    <w:rsid w:val="00826F5C"/>
    <w:rsid w:val="009139A6"/>
    <w:rsid w:val="009448BB"/>
    <w:rsid w:val="00A3176C"/>
    <w:rsid w:val="00A93CD1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5257B"/>
  <w15:chartTrackingRefBased/>
  <w15:docId w15:val="{5664ED6E-DA48-41B8-81C6-5E8262D4E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93C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2022-07-10T09:52:00Z</dcterms:created>
  <dcterms:modified xsi:type="dcterms:W3CDTF">2022-07-10T09:52:00Z</dcterms:modified>
</cp:coreProperties>
</file>